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4543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E6958">
        <w:rPr>
          <w:rFonts w:ascii="Corbel" w:hAnsi="Corbel"/>
          <w:b/>
          <w:smallCaps/>
          <w:sz w:val="24"/>
          <w:szCs w:val="24"/>
        </w:rPr>
        <w:t xml:space="preserve"> </w:t>
      </w:r>
      <w:r w:rsidR="009E6958">
        <w:rPr>
          <w:rFonts w:ascii="Corbel" w:hAnsi="Corbel"/>
          <w:i/>
          <w:smallCaps/>
          <w:sz w:val="24"/>
          <w:szCs w:val="24"/>
        </w:rPr>
        <w:t>2025</w:t>
      </w:r>
      <w:r w:rsidR="00C74B28">
        <w:rPr>
          <w:rFonts w:ascii="Corbel" w:hAnsi="Corbel"/>
          <w:i/>
          <w:smallCaps/>
          <w:sz w:val="24"/>
          <w:szCs w:val="24"/>
        </w:rPr>
        <w:t>-202</w:t>
      </w:r>
      <w:r w:rsidR="009E6958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9E695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9E6958">
        <w:rPr>
          <w:rFonts w:ascii="Corbel" w:hAnsi="Corbel"/>
          <w:sz w:val="20"/>
          <w:szCs w:val="20"/>
        </w:rPr>
        <w:t>6</w:t>
      </w:r>
      <w:r w:rsidR="000E184B">
        <w:rPr>
          <w:rFonts w:ascii="Corbel" w:hAnsi="Corbel"/>
          <w:sz w:val="20"/>
          <w:szCs w:val="20"/>
        </w:rPr>
        <w:t>/202</w:t>
      </w:r>
      <w:r w:rsidR="009E6958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profilaktyczne i resocjalizacyjne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46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815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81595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57180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C67C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40202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373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158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teoretycznych 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903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 oraz profilaktyki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1E1C7F" w:rsidRDefault="001E1C7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B6B5D" w:rsidRPr="0044418F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instytucjonalnego systemu profilaktyki, wychowania                        i resocjalizacji w Polsce oraz zasad odpowiedzialności prawnej nieletnich.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B6B5D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 z podstawami prawnymi i organizacyjnymi funkcjonowania  instytucji profilaktycznych i resocjalizacyjnych.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B6B5D" w:rsidRPr="0044418F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aznajomienie studentów z celami i zadaniami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instytucj</w:t>
            </w:r>
            <w:r>
              <w:rPr>
                <w:rFonts w:ascii="Corbel" w:hAnsi="Corbel" w:cs="DejaVuSans"/>
                <w:sz w:val="24"/>
                <w:szCs w:val="24"/>
              </w:rPr>
              <w:t>i zajmujących się profilaktyką, wychowaniem i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resocjaliza</w:t>
            </w:r>
            <w:r>
              <w:rPr>
                <w:rFonts w:ascii="Corbel" w:hAnsi="Corbel" w:cs="DejaVuSans"/>
                <w:sz w:val="24"/>
                <w:szCs w:val="24"/>
              </w:rPr>
              <w:t>cją oraz realizowanymi w tych instytucjach formami                           i metodami pracy profilaktyczno-resocjalizacyjnej.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B6B5D" w:rsidRPr="0044418F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Wykształcenie u studentów umiejętności dokonywania charakterystyki osób niedostosowanych społecznie i zagrożonych niedostosowaniem społecznym, wymagających oddziaływań profilaktycznych i resocjalizacyjnych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BB6B5D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Wdrożenie studentów do dokonywania analizy i oceny problemów wychowawczych występujących w placówkach zajmujących się profilaktyką i resocjalizacją.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520"/>
        <w:gridCol w:w="1732"/>
      </w:tblGrid>
      <w:tr w:rsidR="0085747A" w:rsidRPr="009C54AE" w:rsidTr="00903C87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581595" w:rsidRPr="00581595" w:rsidRDefault="0058159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7E59D5" w:rsidRPr="007E59D5" w:rsidRDefault="0058159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instytucji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zajmujących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D476C7" w:rsidRPr="009C54AE" w:rsidRDefault="00D476C7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i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 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 właściwości.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4645AD" w:rsidRPr="004645AD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7E59D5" w:rsidRPr="007E59D5" w:rsidRDefault="00581595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profilaktycznych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3B1B90">
              <w:rPr>
                <w:rFonts w:ascii="Corbel" w:hAnsi="Corbel" w:cs="DejaVuSans"/>
                <w:sz w:val="24"/>
                <w:szCs w:val="24"/>
              </w:rPr>
              <w:t>i resocjalizacyjnych, a także ich cele, zadania, formy i metody pracy.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Pr="009C54AE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7E59D5" w:rsidRPr="00927428" w:rsidRDefault="00581595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7E59D5">
              <w:rPr>
                <w:rFonts w:ascii="Corbel" w:hAnsi="Corbel"/>
                <w:sz w:val="24"/>
                <w:szCs w:val="24"/>
              </w:rPr>
              <w:t>okona</w:t>
            </w:r>
            <w:r w:rsidR="00903C87">
              <w:rPr>
                <w:rFonts w:ascii="Corbel" w:hAnsi="Corbel"/>
                <w:sz w:val="24"/>
                <w:szCs w:val="24"/>
              </w:rPr>
              <w:t xml:space="preserve"> </w:t>
            </w:r>
            <w:r w:rsidR="00927428">
              <w:rPr>
                <w:rFonts w:ascii="Corbel" w:hAnsi="Corbel" w:cs="DejaVuSans"/>
                <w:sz w:val="24"/>
                <w:szCs w:val="24"/>
              </w:rPr>
              <w:t>analizy i oceny różnych problemowych sytuacji wychowawczych jakie występują wśród podopiecznych placówek profilaktycznych i resocjalizacyjnych.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2742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Pr="003415F5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45AD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:rsidR="007E59D5" w:rsidRPr="007E59D5" w:rsidRDefault="00581595" w:rsidP="00092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476C7">
              <w:rPr>
                <w:rFonts w:ascii="Corbel" w:hAnsi="Corbel"/>
                <w:sz w:val="24"/>
                <w:szCs w:val="24"/>
              </w:rPr>
              <w:t>skaże obszary w działalności instytucji profilaktycznych</w:t>
            </w:r>
            <w:r w:rsidR="00903C87">
              <w:rPr>
                <w:rFonts w:ascii="Corbel" w:hAnsi="Corbel"/>
                <w:sz w:val="24"/>
                <w:szCs w:val="24"/>
              </w:rPr>
              <w:t xml:space="preserve"> </w:t>
            </w:r>
            <w:r w:rsidR="00903C87">
              <w:rPr>
                <w:rFonts w:ascii="Corbel" w:hAnsi="Corbel"/>
                <w:sz w:val="24"/>
                <w:szCs w:val="24"/>
              </w:rPr>
              <w:br/>
            </w:r>
            <w:r w:rsidR="00D476C7">
              <w:rPr>
                <w:rFonts w:ascii="Corbel" w:hAnsi="Corbel"/>
                <w:sz w:val="24"/>
                <w:szCs w:val="24"/>
              </w:rPr>
              <w:t xml:space="preserve">i resocjalizacyjnych, które wymagają zmian i modyfikacji. 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:rsidR="00277119" w:rsidRDefault="00277119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Default="00350DA1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520" w:type="dxa"/>
          </w:tcPr>
          <w:p w:rsidR="007E59D5" w:rsidRPr="007E59D5" w:rsidRDefault="00581595" w:rsidP="00092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pracą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z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osobami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onymi </w:t>
            </w:r>
            <w:r w:rsidR="00D476C7">
              <w:rPr>
                <w:rFonts w:ascii="Corbel" w:hAnsi="Corbel" w:cs="DejaVuSans"/>
                <w:sz w:val="24"/>
                <w:szCs w:val="24"/>
              </w:rPr>
              <w:t>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277119" w:rsidRDefault="00277119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Pr="00350DA1" w:rsidRDefault="00277119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bookmarkEnd w:id="1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092B49" w:rsidRPr="009C54AE" w:rsidRDefault="00092B49" w:rsidP="00092B4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92B49" w:rsidRPr="009C54AE" w:rsidTr="006F6055">
        <w:tc>
          <w:tcPr>
            <w:tcW w:w="9639" w:type="dxa"/>
          </w:tcPr>
          <w:p w:rsidR="00092B49" w:rsidRPr="009C54AE" w:rsidRDefault="00092B49" w:rsidP="006F60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2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Pr="00350DA1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Instytucjonalny system profilaktyki i resocjalizacji w Polsce. Odpowiedzialność prawna nieletnich.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Profilaktyczna, diagnostyczna i resocjalizacyjna rola placówek dla nieletnich mieszczących się          w ramach Ministerstwa Sprawiedliwości (zakłady poprawcze, schroniska dla nieletnich, kuratorskie ośrodki pracy z młodzieżą, Rodzinne Ośrodki Diagnostyczno-Konsultacyjne </w:t>
            </w:r>
            <w:r w:rsidRPr="003776C4">
              <w:rPr>
                <w:rFonts w:ascii="Corbel" w:hAnsi="Corbel" w:cs="DejaVuSans"/>
                <w:sz w:val="24"/>
                <w:szCs w:val="24"/>
              </w:rPr>
              <w:sym w:font="Wingdings" w:char="F0E0"/>
            </w:r>
            <w:r>
              <w:rPr>
                <w:rFonts w:ascii="Corbel" w:hAnsi="Corbel" w:cs="DejaVuSans"/>
                <w:sz w:val="24"/>
                <w:szCs w:val="24"/>
              </w:rPr>
              <w:t xml:space="preserve"> Opiniodawcze Zespoły Sądowych Specjalistów).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Działalność  profilaktyczna i wychowawczo-resocjalizacyjna instytucji oświatowych (szkoły                     i pedagodzy szkolni, Poradnie Psychologiczno-Pedagogiczne, Ochotnicze Hufce Pracy, Młodzieżowe Ośrodki Wychowawcze i Młodzieżowe Ośrodki Socjoterapii).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Rola Policji w zapobieganiu demoralizacji nieletnich (Policyjne Izby Dziecka, Policyjni Specjaliści ds. Nieletnich).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Profilaktyczne i uspołeczniające znaczenie instytucji opiekuńczo-wychowawczych i ośrodków pomocy społecznej (pogotowia opiekuńcze, domy dziecka, rodziny zastępcze, MOPS, GOPS, PCPR, DPS, OIK).</w:t>
            </w:r>
          </w:p>
        </w:tc>
      </w:tr>
      <w:bookmarkEnd w:id="2"/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2B49" w:rsidRPr="009C54AE" w:rsidRDefault="00092B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90D1A" w:rsidRDefault="00990D1A" w:rsidP="00990D1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0D1A">
              <w:rPr>
                <w:rFonts w:ascii="Corbel" w:hAnsi="Corbel"/>
                <w:b w:val="0"/>
                <w:smallCaps w:val="0"/>
                <w:szCs w:val="24"/>
              </w:rPr>
              <w:t>kolokwium (minimum 51 % punktów),</w:t>
            </w:r>
          </w:p>
          <w:p w:rsidR="0085747A" w:rsidRPr="00990D1A" w:rsidRDefault="00990D1A" w:rsidP="00990D1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0D1A">
              <w:rPr>
                <w:rFonts w:ascii="Corbel" w:hAnsi="Corbel"/>
                <w:b w:val="0"/>
                <w:smallCaps w:val="0"/>
                <w:szCs w:val="24"/>
              </w:rPr>
              <w:t>aktywny udział studenta w zajęciach (w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611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373D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662F39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437D7">
              <w:rPr>
                <w:rFonts w:ascii="Corbel" w:hAnsi="Corbel"/>
                <w:sz w:val="24"/>
                <w:szCs w:val="24"/>
              </w:rPr>
              <w:t>:</w:t>
            </w:r>
          </w:p>
          <w:p w:rsidR="006437D7" w:rsidRDefault="00384B39" w:rsidP="006437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6437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6437D7">
              <w:rPr>
                <w:rFonts w:ascii="Corbel" w:hAnsi="Corbel"/>
                <w:sz w:val="24"/>
                <w:szCs w:val="24"/>
              </w:rPr>
              <w:t>,</w:t>
            </w:r>
          </w:p>
          <w:p w:rsidR="006437D7" w:rsidRPr="009C54AE" w:rsidRDefault="006437D7" w:rsidP="006437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6437D7" w:rsidRDefault="006437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B0F46" w:rsidRDefault="006B0F4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437D7" w:rsidRDefault="00662F3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437D7" w:rsidRDefault="00662F3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6437D7" w:rsidRPr="009C54AE" w:rsidRDefault="006437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E1D0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848E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B33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E1C7F" w:rsidRPr="009C54AE" w:rsidTr="00DE0365">
        <w:trPr>
          <w:trHeight w:val="397"/>
        </w:trPr>
        <w:tc>
          <w:tcPr>
            <w:tcW w:w="9639" w:type="dxa"/>
          </w:tcPr>
          <w:p w:rsidR="001E1C7F" w:rsidRPr="00903C87" w:rsidRDefault="001E1C7F" w:rsidP="00DE036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3C87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903C87" w:rsidRDefault="00903C87" w:rsidP="00903C8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903C87" w:rsidRPr="00AE1D05" w:rsidRDefault="00903C87" w:rsidP="00903C8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903C87" w:rsidRDefault="00903C87" w:rsidP="00903C8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  <w:p w:rsidR="001E1C7F" w:rsidRPr="00F53DEB" w:rsidRDefault="001E1C7F" w:rsidP="001E1C7F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E1C7F" w:rsidRPr="009C54AE" w:rsidTr="00DE0365">
        <w:trPr>
          <w:trHeight w:val="397"/>
        </w:trPr>
        <w:tc>
          <w:tcPr>
            <w:tcW w:w="9639" w:type="dxa"/>
          </w:tcPr>
          <w:p w:rsidR="001E1C7F" w:rsidRDefault="001E1C7F" w:rsidP="00DE036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3C8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903C87" w:rsidRPr="00903C87" w:rsidRDefault="00903C87" w:rsidP="00DE036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903C87" w:rsidRPr="00D3297E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„Dom Organizatora”, Toruń 2006.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903C87" w:rsidRPr="0079561D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Uspołeczniające, profilaktyczne i resocjalizacyjne funkcje Policji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903C87" w:rsidRPr="0006356E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Szorstka młodość: socjalizacyjne wyznaczniki zachowań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903C87" w:rsidRPr="00BB582D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903C87" w:rsidRPr="00C32AB0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Winogrodzka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903C87" w:rsidRPr="00DF6F75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1E1C7F" w:rsidRPr="00D3297E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35F" w:rsidRDefault="009E235F" w:rsidP="00C16ABF">
      <w:pPr>
        <w:spacing w:after="0" w:line="240" w:lineRule="auto"/>
      </w:pPr>
      <w:r>
        <w:separator/>
      </w:r>
    </w:p>
  </w:endnote>
  <w:endnote w:type="continuationSeparator" w:id="1">
    <w:p w:rsidR="009E235F" w:rsidRDefault="009E23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35F" w:rsidRDefault="009E235F" w:rsidP="00C16ABF">
      <w:pPr>
        <w:spacing w:after="0" w:line="240" w:lineRule="auto"/>
      </w:pPr>
      <w:r>
        <w:separator/>
      </w:r>
    </w:p>
  </w:footnote>
  <w:footnote w:type="continuationSeparator" w:id="1">
    <w:p w:rsidR="009E235F" w:rsidRDefault="009E235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1C43"/>
    <w:multiLevelType w:val="hybridMultilevel"/>
    <w:tmpl w:val="B490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213AA"/>
    <w:multiLevelType w:val="hybridMultilevel"/>
    <w:tmpl w:val="3348CD9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FC6129"/>
    <w:multiLevelType w:val="hybridMultilevel"/>
    <w:tmpl w:val="7F66D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45526C"/>
    <w:multiLevelType w:val="hybridMultilevel"/>
    <w:tmpl w:val="95A2D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C70"/>
    <w:rsid w:val="00015B8F"/>
    <w:rsid w:val="00022ECE"/>
    <w:rsid w:val="0003291B"/>
    <w:rsid w:val="00033DE6"/>
    <w:rsid w:val="00042A51"/>
    <w:rsid w:val="00042D2E"/>
    <w:rsid w:val="00044C82"/>
    <w:rsid w:val="00047A4D"/>
    <w:rsid w:val="000611C1"/>
    <w:rsid w:val="0006356E"/>
    <w:rsid w:val="00070ED6"/>
    <w:rsid w:val="000742DC"/>
    <w:rsid w:val="00084C12"/>
    <w:rsid w:val="00090ED7"/>
    <w:rsid w:val="00092B49"/>
    <w:rsid w:val="0009462C"/>
    <w:rsid w:val="00094B12"/>
    <w:rsid w:val="00096C46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BD0"/>
    <w:rsid w:val="00124BFF"/>
    <w:rsid w:val="0012560E"/>
    <w:rsid w:val="00127108"/>
    <w:rsid w:val="0013429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1C7F"/>
    <w:rsid w:val="001F2CA2"/>
    <w:rsid w:val="002144C0"/>
    <w:rsid w:val="0022477D"/>
    <w:rsid w:val="002278A9"/>
    <w:rsid w:val="002336F9"/>
    <w:rsid w:val="0024028F"/>
    <w:rsid w:val="00244ABC"/>
    <w:rsid w:val="00277119"/>
    <w:rsid w:val="00281FF2"/>
    <w:rsid w:val="002857DE"/>
    <w:rsid w:val="00290D3A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F02A3"/>
    <w:rsid w:val="002F4ABE"/>
    <w:rsid w:val="003018BA"/>
    <w:rsid w:val="0030395F"/>
    <w:rsid w:val="00305C92"/>
    <w:rsid w:val="003151C5"/>
    <w:rsid w:val="00326324"/>
    <w:rsid w:val="003343CF"/>
    <w:rsid w:val="00346FE9"/>
    <w:rsid w:val="0034759A"/>
    <w:rsid w:val="003503F6"/>
    <w:rsid w:val="00350DA1"/>
    <w:rsid w:val="003530DD"/>
    <w:rsid w:val="00363F78"/>
    <w:rsid w:val="00384B39"/>
    <w:rsid w:val="003A0A5B"/>
    <w:rsid w:val="003A1176"/>
    <w:rsid w:val="003B1B90"/>
    <w:rsid w:val="003C0BAE"/>
    <w:rsid w:val="003D18A9"/>
    <w:rsid w:val="003D1A34"/>
    <w:rsid w:val="003D6CE2"/>
    <w:rsid w:val="003E1941"/>
    <w:rsid w:val="003E2FE6"/>
    <w:rsid w:val="003E49D5"/>
    <w:rsid w:val="003F38C0"/>
    <w:rsid w:val="00414E3C"/>
    <w:rsid w:val="0042244A"/>
    <w:rsid w:val="0042745A"/>
    <w:rsid w:val="00427C5F"/>
    <w:rsid w:val="00431D5C"/>
    <w:rsid w:val="004362C6"/>
    <w:rsid w:val="00437FA2"/>
    <w:rsid w:val="0044418F"/>
    <w:rsid w:val="00445970"/>
    <w:rsid w:val="0045729E"/>
    <w:rsid w:val="00461EFC"/>
    <w:rsid w:val="004645AD"/>
    <w:rsid w:val="004652C2"/>
    <w:rsid w:val="004706D1"/>
    <w:rsid w:val="00471326"/>
    <w:rsid w:val="0047598D"/>
    <w:rsid w:val="00481FA8"/>
    <w:rsid w:val="004840FD"/>
    <w:rsid w:val="00490F7D"/>
    <w:rsid w:val="0049132E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4AA9"/>
    <w:rsid w:val="0051589B"/>
    <w:rsid w:val="00517C63"/>
    <w:rsid w:val="00526C94"/>
    <w:rsid w:val="005363C4"/>
    <w:rsid w:val="00536BDE"/>
    <w:rsid w:val="00543ACC"/>
    <w:rsid w:val="00560B16"/>
    <w:rsid w:val="0056696D"/>
    <w:rsid w:val="0057124F"/>
    <w:rsid w:val="00573EF9"/>
    <w:rsid w:val="00581595"/>
    <w:rsid w:val="0059484D"/>
    <w:rsid w:val="005A0855"/>
    <w:rsid w:val="005A3196"/>
    <w:rsid w:val="005B6B13"/>
    <w:rsid w:val="005C080F"/>
    <w:rsid w:val="005C55E5"/>
    <w:rsid w:val="005C696A"/>
    <w:rsid w:val="005E6E85"/>
    <w:rsid w:val="005F31D2"/>
    <w:rsid w:val="00603B38"/>
    <w:rsid w:val="0061029B"/>
    <w:rsid w:val="00617230"/>
    <w:rsid w:val="00621CE1"/>
    <w:rsid w:val="00626D73"/>
    <w:rsid w:val="00627FC9"/>
    <w:rsid w:val="00640202"/>
    <w:rsid w:val="006437D7"/>
    <w:rsid w:val="00647FA8"/>
    <w:rsid w:val="00650C5F"/>
    <w:rsid w:val="00654934"/>
    <w:rsid w:val="00654EF8"/>
    <w:rsid w:val="006620D9"/>
    <w:rsid w:val="00662F39"/>
    <w:rsid w:val="00666AEB"/>
    <w:rsid w:val="00671958"/>
    <w:rsid w:val="00675843"/>
    <w:rsid w:val="00696477"/>
    <w:rsid w:val="006A3FA7"/>
    <w:rsid w:val="006B0F4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5E42"/>
    <w:rsid w:val="00766FD4"/>
    <w:rsid w:val="0078168C"/>
    <w:rsid w:val="00787C2A"/>
    <w:rsid w:val="00790E27"/>
    <w:rsid w:val="0079561D"/>
    <w:rsid w:val="007A0AD4"/>
    <w:rsid w:val="007A4022"/>
    <w:rsid w:val="007A6E6E"/>
    <w:rsid w:val="007C3299"/>
    <w:rsid w:val="007C3BCC"/>
    <w:rsid w:val="007C4546"/>
    <w:rsid w:val="007D6E56"/>
    <w:rsid w:val="007E59D5"/>
    <w:rsid w:val="007F1652"/>
    <w:rsid w:val="007F40A6"/>
    <w:rsid w:val="007F4155"/>
    <w:rsid w:val="00811422"/>
    <w:rsid w:val="008150FD"/>
    <w:rsid w:val="0081554D"/>
    <w:rsid w:val="0081707E"/>
    <w:rsid w:val="008449B3"/>
    <w:rsid w:val="0085747A"/>
    <w:rsid w:val="00884922"/>
    <w:rsid w:val="00885F64"/>
    <w:rsid w:val="008917F9"/>
    <w:rsid w:val="008935E2"/>
    <w:rsid w:val="008A45F7"/>
    <w:rsid w:val="008B4622"/>
    <w:rsid w:val="008C0CC0"/>
    <w:rsid w:val="008C19A9"/>
    <w:rsid w:val="008C379D"/>
    <w:rsid w:val="008C5147"/>
    <w:rsid w:val="008C5359"/>
    <w:rsid w:val="008C5363"/>
    <w:rsid w:val="008C67CC"/>
    <w:rsid w:val="008D3DFB"/>
    <w:rsid w:val="008E64F4"/>
    <w:rsid w:val="008F12C9"/>
    <w:rsid w:val="008F6E29"/>
    <w:rsid w:val="00903C87"/>
    <w:rsid w:val="00915AB3"/>
    <w:rsid w:val="00916188"/>
    <w:rsid w:val="00923D7D"/>
    <w:rsid w:val="00927428"/>
    <w:rsid w:val="00946B5A"/>
    <w:rsid w:val="009508DF"/>
    <w:rsid w:val="00950DAC"/>
    <w:rsid w:val="00954A07"/>
    <w:rsid w:val="009605B9"/>
    <w:rsid w:val="00974413"/>
    <w:rsid w:val="00976FE4"/>
    <w:rsid w:val="00990D1A"/>
    <w:rsid w:val="00997F14"/>
    <w:rsid w:val="009A78D9"/>
    <w:rsid w:val="009C1331"/>
    <w:rsid w:val="009C1CBC"/>
    <w:rsid w:val="009C3E31"/>
    <w:rsid w:val="009C4AF5"/>
    <w:rsid w:val="009C54AE"/>
    <w:rsid w:val="009C788E"/>
    <w:rsid w:val="009E1BBC"/>
    <w:rsid w:val="009E235F"/>
    <w:rsid w:val="009E3B41"/>
    <w:rsid w:val="009E695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1D05"/>
    <w:rsid w:val="00AE203C"/>
    <w:rsid w:val="00AE2E74"/>
    <w:rsid w:val="00AE5FCB"/>
    <w:rsid w:val="00AF2C1E"/>
    <w:rsid w:val="00B06142"/>
    <w:rsid w:val="00B135B1"/>
    <w:rsid w:val="00B22808"/>
    <w:rsid w:val="00B3130B"/>
    <w:rsid w:val="00B40ADB"/>
    <w:rsid w:val="00B43B77"/>
    <w:rsid w:val="00B43E80"/>
    <w:rsid w:val="00B45437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B582D"/>
    <w:rsid w:val="00BB6B5D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3D4"/>
    <w:rsid w:val="00C542A5"/>
    <w:rsid w:val="00C56036"/>
    <w:rsid w:val="00C61DC5"/>
    <w:rsid w:val="00C64A27"/>
    <w:rsid w:val="00C67E92"/>
    <w:rsid w:val="00C70A26"/>
    <w:rsid w:val="00C74B28"/>
    <w:rsid w:val="00C766DF"/>
    <w:rsid w:val="00C8127F"/>
    <w:rsid w:val="00C848EF"/>
    <w:rsid w:val="00C94B98"/>
    <w:rsid w:val="00CA2B96"/>
    <w:rsid w:val="00CA3AB0"/>
    <w:rsid w:val="00CA5089"/>
    <w:rsid w:val="00CB42CB"/>
    <w:rsid w:val="00CC020A"/>
    <w:rsid w:val="00CD3606"/>
    <w:rsid w:val="00CD4162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297E"/>
    <w:rsid w:val="00D352C9"/>
    <w:rsid w:val="00D425B2"/>
    <w:rsid w:val="00D428D6"/>
    <w:rsid w:val="00D476C7"/>
    <w:rsid w:val="00D552B2"/>
    <w:rsid w:val="00D57180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6F75"/>
    <w:rsid w:val="00DF71C8"/>
    <w:rsid w:val="00E129B8"/>
    <w:rsid w:val="00E2148D"/>
    <w:rsid w:val="00E21E7D"/>
    <w:rsid w:val="00E22FBC"/>
    <w:rsid w:val="00E24BF5"/>
    <w:rsid w:val="00E25338"/>
    <w:rsid w:val="00E468E1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DEB"/>
    <w:rsid w:val="00F617C3"/>
    <w:rsid w:val="00F7066B"/>
    <w:rsid w:val="00F70F75"/>
    <w:rsid w:val="00F83B28"/>
    <w:rsid w:val="00FA46E5"/>
    <w:rsid w:val="00FB569B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30E21-710B-4CD7-A0D2-A84FB258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251</TotalTime>
  <Pages>5</Pages>
  <Words>1190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33</cp:revision>
  <cp:lastPrinted>2019-02-06T12:12:00Z</cp:lastPrinted>
  <dcterms:created xsi:type="dcterms:W3CDTF">2019-10-29T14:10:00Z</dcterms:created>
  <dcterms:modified xsi:type="dcterms:W3CDTF">2025-04-10T18:40:00Z</dcterms:modified>
</cp:coreProperties>
</file>